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323BBC62"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E7795B" w:rsidRPr="00C05029">
        <w:rPr>
          <w:rFonts w:eastAsia="MS Mincho"/>
          <w:b/>
          <w:bCs/>
          <w:sz w:val="24"/>
          <w:szCs w:val="24"/>
          <w:highlight w:val="yellow"/>
        </w:rPr>
        <w:t>R1-21</w:t>
      </w:r>
      <w:r w:rsidR="00C05029" w:rsidRPr="00C05029">
        <w:rPr>
          <w:rFonts w:eastAsia="MS Mincho"/>
          <w:b/>
          <w:bCs/>
          <w:sz w:val="24"/>
          <w:szCs w:val="24"/>
          <w:highlight w:val="yellow"/>
        </w:rPr>
        <w:t>XXXX</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a14="http://schemas.microsoft.com/office/drawing/2010/main" xmlns:pic="http://schemas.openxmlformats.org/drawingml/2006/picture" xmlns:a="http://schemas.openxmlformats.org/drawingml/2006/main">
            <w:pict w14:anchorId="5BC5B564">
              <v:shape id="DtsShapeName"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w14:anchorId="63C11D01">
                <v:stroke joinstyle="miter"/>
                <v:path textboxrect="5034,2279,16566,13674" o:connecttype="custom" o:connectlocs="9,2;3,9;9,19;16,9" o:connectangles="270,180,90,0"/>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AA16FC6"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lastRenderedPageBreak/>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t xml:space="preserve">Conclusion: </w:t>
      </w:r>
    </w:p>
    <w:p w14:paraId="08FA3453" w14:textId="77777777" w:rsidR="007C4A00" w:rsidRPr="00C94674" w:rsidRDefault="007C4A00" w:rsidP="007C4A00">
      <w:pPr>
        <w:widowControl w:val="0"/>
        <w:jc w:val="both"/>
        <w:rPr>
          <w:lang w:eastAsia="zh-CN"/>
        </w:rPr>
      </w:pPr>
      <w:r w:rsidRPr="00C94674">
        <w:rPr>
          <w:lang w:eastAsia="zh-CN"/>
        </w:rPr>
        <w:t>It is based on gNB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Huawei, HiSilicon</w:t>
      </w:r>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gNB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t xml:space="preserve">Proposal 3: </w:t>
      </w:r>
      <w:bookmarkStart w:id="5" w:name="_Hlk71928739"/>
      <w:r w:rsidRPr="00655272">
        <w:t>Multicast is not supported in a dedicated unicast BWP when no CFR is configured for that BWP</w:t>
      </w:r>
      <w:bookmarkEnd w:id="5"/>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Proposal 3: Forward compatibility should also be considered during the determination of configuration signaling structure for the CFR. And one subcarrierSpacing and one cyclicPrefix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BWP-DownlinkDedicated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Proposal 10: It is up to gNB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Observation-4: Multiple common frequency resources can be configured per UE based on gNB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6" w:name="_Hlk71929534"/>
      <w:r w:rsidRPr="00655272">
        <w:t>If the CFR is equal to the unicast BWP, the signalling of starting PRB and the length of PRBs is not needed, which UE assumes the bandwidth of CFR equals to the unicast BWP.</w:t>
      </w:r>
      <w:bookmarkEnd w:id="6"/>
    </w:p>
    <w:p w14:paraId="4443C2F1" w14:textId="59A4BA54" w:rsidR="00885DBC" w:rsidRPr="00655272" w:rsidRDefault="00112EEA" w:rsidP="00112EEA">
      <w:pPr>
        <w:pStyle w:val="ListParagraph"/>
        <w:widowControl w:val="0"/>
        <w:numPr>
          <w:ilvl w:val="1"/>
          <w:numId w:val="42"/>
        </w:numPr>
        <w:spacing w:after="120"/>
        <w:jc w:val="both"/>
      </w:pPr>
      <w:r w:rsidRPr="00655272">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t xml:space="preserve">Proposal 2: </w:t>
      </w:r>
      <w:bookmarkStart w:id="7" w:name="_Hlk71927578"/>
      <w:r w:rsidRPr="00655272">
        <w:t>Two MBS CFR can be configured per dedicated BWP subject to UE capability</w:t>
      </w:r>
      <w:bookmarkEnd w:id="7"/>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Proposal 5: For RRC_CONNECTED UEs, the xOverhead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FFS whether broadcast CFR is associated to UE’s active DL BWP for UE in RRC_CONNECTED (whichever 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Proposal 8: For multicast, MBS capable UE activates only one CFR at a time for REL-17 regardless of whether or not more than one CFR is configured by gNB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r w:rsidRPr="00655272">
        <w:rPr>
          <w:i/>
          <w:iCs/>
          <w:u w:val="single"/>
        </w:rPr>
        <w:t>Convida</w:t>
      </w:r>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r w:rsidRPr="00655272">
        <w:rPr>
          <w:i/>
          <w:iCs/>
          <w:u w:val="single"/>
        </w:rPr>
        <w:t>ASUSTeK</w:t>
      </w:r>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Proposal 2: At the end of RAN #105-e meeting, if RAN1 cannot achieve consensus on down selecting Option-2A/2B for CFR configuration, take the agreement made in RAN1 #104-e meeting (i.e. as shown below) as the final 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Proposal 8: If 2A is selected, when the unicast and multicast BWs are the same, it should be possible to configure MBS on the unicast BWP alone, i.e.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Proposal 13: If 2A is selected, and no MBS BWP has been configured (i.e. for multicast), the UE should receive 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Proposal 16: Downselect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Proposal 21: With Option 2B, MBS is supported also when no CFR (frequency region) is configured for the case 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companies [OPPO, Futurewei</w:t>
      </w:r>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more clear.</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r w:rsidRPr="009848A4">
        <w:rPr>
          <w:i/>
          <w:iCs/>
        </w:rPr>
        <w:t>xOverhead</w:t>
      </w:r>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t>the xOverhead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8" w:name="_Hlk72161227"/>
      <w:r w:rsidR="00CC53AB">
        <w:rPr>
          <w:rFonts w:hint="eastAsia"/>
          <w:lang w:eastAsia="zh-CN"/>
        </w:rPr>
        <w:t>semi</w:t>
      </w:r>
      <w:r w:rsidR="00CC53AB">
        <w:rPr>
          <w:lang w:eastAsia="zh-CN"/>
        </w:rPr>
        <w:t>-persistent</w:t>
      </w:r>
      <w:bookmarkEnd w:id="8"/>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0BB204AD" w:rsidR="00372FFC" w:rsidRPr="00BA3EA3" w:rsidRDefault="00372FFC" w:rsidP="00BA3EA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F3F1770" w14:textId="0F17CB02" w:rsidR="00D92F52" w:rsidRPr="00BA3EA3" w:rsidRDefault="00D92F52" w:rsidP="00BA3EA3">
            <w:pPr>
              <w:jc w:val="left"/>
              <w:rPr>
                <w:bCs/>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4D918F31" w:rsidR="001D7FED" w:rsidRPr="00BA3EA3" w:rsidRDefault="001D7FED" w:rsidP="00BA3EA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71B5400" w14:textId="476A2170" w:rsidR="001D7FED" w:rsidRPr="00BA3EA3" w:rsidRDefault="001D7FED" w:rsidP="00BA3EA3">
            <w:pPr>
              <w:jc w:val="left"/>
              <w:rPr>
                <w:bCs/>
                <w:lang w:eastAsia="zh-CN"/>
              </w:rPr>
            </w:pPr>
          </w:p>
        </w:tc>
      </w:tr>
    </w:tbl>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0E2D93F9" w14:textId="2BCA2C5F" w:rsidR="00C465DE" w:rsidRPr="00165CCA" w:rsidRDefault="00C465DE" w:rsidP="00165CCA">
      <w:pPr>
        <w:widowControl w:val="0"/>
        <w:spacing w:after="120"/>
        <w:jc w:val="both"/>
        <w:rPr>
          <w:lang w:eastAsia="zh-CN"/>
        </w:rPr>
      </w:pPr>
    </w:p>
    <w:p w14:paraId="6CCE6D27" w14:textId="77777777" w:rsidR="00CD26E3" w:rsidRPr="00A705C2" w:rsidRDefault="00CD26E3" w:rsidP="00CD26E3">
      <w:pPr>
        <w:widowControl w:val="0"/>
        <w:spacing w:after="120"/>
        <w:jc w:val="both"/>
        <w:rPr>
          <w:lang w:eastAsia="zh-CN"/>
        </w:rPr>
      </w:pPr>
    </w:p>
    <w:p w14:paraId="1230ABBC" w14:textId="77777777" w:rsidR="00131F63" w:rsidRDefault="00131F63" w:rsidP="006C6527">
      <w:pPr>
        <w:widowControl w:val="0"/>
        <w:spacing w:after="120"/>
        <w:jc w:val="both"/>
        <w:rPr>
          <w:lang w:eastAsia="zh-CN"/>
        </w:rPr>
      </w:pPr>
    </w:p>
    <w:p w14:paraId="6A362D8A" w14:textId="77777777" w:rsidR="006723CD" w:rsidRPr="00D11A8F"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9"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9"/>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0" w:name="_Hlk71962917"/>
      <w:r w:rsidRPr="00C94674">
        <w:rPr>
          <w:lang w:eastAsia="x-none"/>
        </w:rPr>
        <w:t xml:space="preserve">Details of the reuse (or not) of DCI format 1_0, 1_1 or 1_2 fields </w:t>
      </w:r>
      <w:bookmarkEnd w:id="10"/>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11" w:name="_Hlk71957568"/>
      <w:r w:rsidRPr="00EB4384">
        <w:t>It is up to gNB to configure the same or different CORESETs for unicast and multicast scheduling within the CFR.</w:t>
      </w:r>
      <w:bookmarkEnd w:id="11"/>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Proposal 12: The budget of BDs/CCEs of an unused CC can be used for group-common PDCCH to count the 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r w:rsidRPr="00EB4384">
        <w:rPr>
          <w:i/>
          <w:iCs/>
          <w:u w:val="single"/>
        </w:rPr>
        <w:t>Spreadtrum</w:t>
      </w:r>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Proposal 5: For connected UE, DCI 1_0 can be directly reused as group-common PDCCH for MBS, where</w:t>
      </w:r>
    </w:p>
    <w:p w14:paraId="61E3B9FD" w14:textId="24CE44D4" w:rsidR="00F96C6D" w:rsidRPr="00EB4384" w:rsidRDefault="00F96C6D" w:rsidP="00F96C6D">
      <w:pPr>
        <w:pStyle w:val="ListParagraph"/>
        <w:widowControl w:val="0"/>
        <w:numPr>
          <w:ilvl w:val="2"/>
          <w:numId w:val="42"/>
        </w:numPr>
        <w:spacing w:after="120"/>
        <w:jc w:val="both"/>
      </w:pPr>
      <w:bookmarkStart w:id="12" w:name="_Hlk71964164"/>
      <w:r w:rsidRPr="00EB4384">
        <w:t>If DCI 1_0 is scheduled in CSS, then the bitwidth and interpretation of  ‘FDRA’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t>If DCI 1_0 is scheduled in USS, then  the bitwidth and interpretation of  ‘FDRA’ field  depends on the CFR configuration for MBS in RRC connected</w:t>
      </w:r>
      <w:bookmarkEnd w:id="12"/>
    </w:p>
    <w:p w14:paraId="0CE9F601" w14:textId="77777777" w:rsidR="00F96C6D" w:rsidRPr="00EB4384" w:rsidRDefault="00F96C6D" w:rsidP="00F96C6D">
      <w:pPr>
        <w:pStyle w:val="ListParagraph"/>
        <w:widowControl w:val="0"/>
        <w:numPr>
          <w:ilvl w:val="1"/>
          <w:numId w:val="42"/>
        </w:numPr>
        <w:spacing w:after="120"/>
        <w:jc w:val="both"/>
      </w:pPr>
      <w:r w:rsidRPr="00EB4384">
        <w:t>Proposal 6: For connected UE, DCI 1_1 or 1_2 can be directly reused as group-common PDCCH for MBS, where</w:t>
      </w:r>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bitwidth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For each member UE, each field could be interpreted  in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13" w:name="_Hlk71963221"/>
      <w:r w:rsidRPr="00EB4384">
        <w:t>The fields of ‘Identifier for DCI formats’ and ‘TPC command for scheduled PUCCH’ are useless for MBS scheduling and can be re-interpreted to indicate HARQ-ACK feedback and PDSCH repetition related functions.</w:t>
      </w:r>
      <w:bookmarkEnd w:id="13"/>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DCI format 1_x: it is counted as “other RNTI”, and gNB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The monitoring priority of new Type-x CSS is determined based on the search space set indexes of the new Type-x CSS set and USS sets, regardless of which DCI format of group-common PDCCH is 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Proposal 23: Whether the budget sharing of DBs/CCEs of an unused CC can be supported is based on per UE 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Observation-6: It would be beneficial to maintain currently defined limits for the total number of CORESETs within PDCCH-config for unicast and MBS, in order to minimize UE and gNB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Proposal-4: The existing limits on the total number of CORESETs for UE-specific BWPs are also applied to those BWPs with MBS CFR, and the number of CORESETs configured within the MBS CFR should be left to gNB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Observation-7: The gNB should have the flexibility to decide whether to use the CORESETs within CFR of the dedicated unicast BWP for both unicast and MBS, since restricting CORESETs to a particular type of traffic would 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14"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15"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r w:rsidRPr="00EB4384">
        <w:t>ChannelAccess-CPext assumed to be set to 0 bits if the CRC is scrambled by G- or G-CS-RNTI</w:t>
      </w:r>
      <w:bookmarkEnd w:id="14"/>
      <w:bookmarkEnd w:id="15"/>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FFS: Interpretation of FDRA based on CFR and ChannelAccess-CPext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16" w:name="_Hlk71963448"/>
      <w:r w:rsidRPr="00EB4384">
        <w:t xml:space="preserve">carrier indicator, BWP indicator </w:t>
      </w:r>
      <w:bookmarkEnd w:id="16"/>
      <w:r w:rsidRPr="00EB4384">
        <w:t xml:space="preserve">could be assumed to be set to 0 bits and </w:t>
      </w:r>
      <w:bookmarkStart w:id="17" w:name="_Hlk71963395"/>
      <w:r w:rsidRPr="00EB4384">
        <w:t xml:space="preserve">FDRA field interpretation could be done based on CFR size </w:t>
      </w:r>
      <w:bookmarkEnd w:id="17"/>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Observation-17: Some of the fields for format 1_2 such as: TDRA, VRB-to-PRB mapping, PRB bundling size indicator, Rate matching indicator, ZP CSI-RS trigger, RV, HARQ process number, DAI, TPC command for 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Observation 1: The number of CORESET(s) for group-common PDCCH within the common frequency resource 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PDSCH-to-HARQ_feedback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gNB,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Proposal 10: The PDCCH scheduling the MCCH is monitored in Type0 CSS set configure by searchSpaceZero or Type0A CSS set or alternately on new mcch-searchSpace which is a CSS configured by the MBS specific PDCCH-ConfigCommon.</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Proposal 12: If UE can support additional CFR CORESET, Option 3 can be supported. Otherwise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Proposal 14: For determining BD/CEE limits for NR MBS in Rel-17, Option 1 should be supported for UEs without 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Proposal 7: For RRC_CONNECTED UEs, more than one CORESET for GC-PDCCH can be configured per MBS 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DCI size if over the size budget is aligned between GC-PDCCH and unicast PDCCH using the same DCI 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Observation 3: Whether or not a UE monitors PDCCH for detection of unicast DCIs and multicast DCIs in a same CORESET is a gNB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18" w:name="_Hlk71968598"/>
      <w:r w:rsidRPr="00EB4384">
        <w:t>have substantial impact on modem design and is precluded by the WID</w:t>
      </w:r>
      <w:bookmarkEnd w:id="18"/>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Observation 6: DCI formats scheduling multicast PDSCH can have same size with any unicast DCI format (i.e. any 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Proposal 10: It is up to gNB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t xml:space="preserve">Proposal 12: the G-RNTI is “other RNTI” when considering the “3+1” DCI size budget rule for group-common PDCCH for less impact. If necessary, </w:t>
      </w:r>
      <w:bookmarkStart w:id="19" w:name="_Hlk71969793"/>
      <w:r w:rsidRPr="00EB4384">
        <w:t>the total number of different DCI sizes configured to monitor could be increased up to 5 for the cell where CFR is configured</w:t>
      </w:r>
      <w:bookmarkEnd w:id="19"/>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t>Proposal 15: support transmission of multiple TDMed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TDMed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Proposal 17: From gNB perspective, gNB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NTT Dococmo</w:t>
      </w:r>
    </w:p>
    <w:p w14:paraId="442CDBA5" w14:textId="77777777" w:rsidR="00624C97" w:rsidRPr="00EB4384" w:rsidRDefault="00624C97" w:rsidP="007937A7">
      <w:pPr>
        <w:pStyle w:val="ListParagraph"/>
        <w:widowControl w:val="0"/>
        <w:numPr>
          <w:ilvl w:val="1"/>
          <w:numId w:val="42"/>
        </w:numPr>
        <w:spacing w:after="120"/>
        <w:jc w:val="both"/>
      </w:pPr>
      <w:r w:rsidRPr="00EB4384">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r w:rsidRPr="00EB4384">
        <w:rPr>
          <w:i/>
          <w:iCs/>
          <w:u w:val="single"/>
        </w:rPr>
        <w:t>ASUSTeK</w:t>
      </w:r>
    </w:p>
    <w:p w14:paraId="4D09161D" w14:textId="77777777" w:rsidR="0007574F" w:rsidRPr="00EB4384" w:rsidRDefault="0007574F" w:rsidP="0007574F">
      <w:pPr>
        <w:pStyle w:val="ListParagraph"/>
        <w:widowControl w:val="0"/>
        <w:numPr>
          <w:ilvl w:val="1"/>
          <w:numId w:val="42"/>
        </w:numPr>
        <w:spacing w:after="120"/>
        <w:jc w:val="both"/>
      </w:pPr>
      <w:r w:rsidRPr="00EB4384">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Monitoring priority is configured per CFR: the CORESETS for MBS on the same CFR have the same 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Monitoring priority is configured per BWP: the CORESETS for MBS on the same BWP have the same 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r w:rsidRPr="00EB4384">
        <w:rPr>
          <w:i/>
          <w:iCs/>
          <w:u w:val="single"/>
        </w:rPr>
        <w:t>Convida</w:t>
      </w:r>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Proposal 38: The priority of search space for multicast is higher than UE specific search space but lower than the 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Proposal 40: Specify one fall-back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Proposal 41: The  G-RNTI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t>Proposal 42: A new, non-fallback DCI format for MBS downlink scheduling is introduced e.g.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Proposal 43: The determination of DCI 1_3, monitored in the common search space  is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Scrambling parameters n_ID and n_RNTI for group PDCCH DMRS in the CSS is given by pdcch-DMRS-ScramblingID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n_ID and n_RNTI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t>N_RNTI is given by G-RNTI</w:t>
      </w:r>
    </w:p>
    <w:p w14:paraId="1D2C247A" w14:textId="77777777" w:rsidR="00B551E8" w:rsidRPr="00EB4384" w:rsidRDefault="00B551E8" w:rsidP="007937A7">
      <w:pPr>
        <w:pStyle w:val="ListParagraph"/>
        <w:widowControl w:val="0"/>
        <w:numPr>
          <w:ilvl w:val="2"/>
          <w:numId w:val="42"/>
        </w:numPr>
        <w:spacing w:after="120"/>
        <w:jc w:val="both"/>
      </w:pPr>
      <w:r w:rsidRPr="00EB4384">
        <w:t>n_ID =  the higher-layer parameter dataScramblingIdentityPDSCH  if CORESETPoolIndex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 if the codeword is scheduled using a CORESET with CORESETPoolIndex equal to 0</w:t>
      </w:r>
    </w:p>
    <w:p w14:paraId="1770C6A4"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20"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20"/>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he maximum number of CORESETs per 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gNB implementation to use the </w:t>
      </w:r>
      <w:r w:rsidR="00171C46">
        <w:rPr>
          <w:lang w:eastAsia="zh-CN"/>
        </w:rPr>
        <w:t>same or different CORESETs for unicast DCIs and multicast DCIs.</w:t>
      </w:r>
      <w:r w:rsidR="00672E5D">
        <w:rPr>
          <w:lang w:eastAsia="zh-CN"/>
        </w:rPr>
        <w:t xml:space="preserve"> 3 companies [ZTE, QC, NTT Docomo] support 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[Spreadtrum] proposes the interpretation of ‘FDRA’ field may need modification, and 1 company [Nokia] proposes FDRA field should be interpreted based on the CFR rather than the unicast DL BWP, 2 companies [Nokia, CMCC] propose ‘ChannelAccess-CPext’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the G-RNTI is counted as “C-RNTI” or as “other 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configured within the CFR </w:t>
      </w:r>
      <w:r w:rsidR="00FA3ACB">
        <w:rPr>
          <w:rFonts w:eastAsiaTheme="minorEastAsia"/>
          <w:lang w:eastAsia="zh-CN"/>
        </w:rPr>
        <w:t>is</w:t>
      </w:r>
      <w:r w:rsidR="00AF0DC4" w:rsidRPr="00AF0DC4">
        <w:rPr>
          <w:rFonts w:eastAsiaTheme="minorEastAsia"/>
          <w:lang w:eastAsia="zh-CN"/>
        </w:rPr>
        <w:t xml:space="preserve"> left to gNB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‘ChannelAccess-CPext’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21" w:name="_Hlk71970089"/>
      <w:r>
        <w:rPr>
          <w:b/>
          <w:highlight w:val="yellow"/>
          <w:lang w:eastAsia="zh-CN"/>
        </w:rPr>
        <w:t>[High] Initial Proposal 2-7</w:t>
      </w:r>
      <w:bookmarkEnd w:id="21"/>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8444E3">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8444E3">
        <w:tc>
          <w:tcPr>
            <w:tcW w:w="2122" w:type="dxa"/>
            <w:tcBorders>
              <w:top w:val="single" w:sz="4" w:space="0" w:color="auto"/>
              <w:left w:val="single" w:sz="4" w:space="0" w:color="auto"/>
              <w:bottom w:val="single" w:sz="4" w:space="0" w:color="auto"/>
              <w:right w:val="single" w:sz="4" w:space="0" w:color="auto"/>
            </w:tcBorders>
          </w:tcPr>
          <w:p w14:paraId="3DDD268C" w14:textId="77777777" w:rsidR="00F3414A" w:rsidRPr="00BA3EA3" w:rsidRDefault="00F3414A"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81CA77E" w14:textId="77777777" w:rsidR="00F3414A" w:rsidRPr="00BA3EA3" w:rsidRDefault="00F3414A" w:rsidP="008444E3">
            <w:pPr>
              <w:jc w:val="left"/>
              <w:rPr>
                <w:bCs/>
                <w:lang w:eastAsia="zh-CN"/>
              </w:rPr>
            </w:pPr>
          </w:p>
        </w:tc>
      </w:tr>
      <w:tr w:rsidR="00F3414A" w14:paraId="3DDCEE79" w14:textId="77777777" w:rsidTr="008444E3">
        <w:tc>
          <w:tcPr>
            <w:tcW w:w="2122" w:type="dxa"/>
            <w:tcBorders>
              <w:top w:val="single" w:sz="4" w:space="0" w:color="auto"/>
              <w:left w:val="single" w:sz="4" w:space="0" w:color="auto"/>
              <w:bottom w:val="single" w:sz="4" w:space="0" w:color="auto"/>
              <w:right w:val="single" w:sz="4" w:space="0" w:color="auto"/>
            </w:tcBorders>
          </w:tcPr>
          <w:p w14:paraId="2E4DB7A2" w14:textId="77777777" w:rsidR="00F3414A" w:rsidRPr="00BA3EA3" w:rsidRDefault="00F3414A"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68A9757" w14:textId="77777777" w:rsidR="00F3414A" w:rsidRPr="00BA3EA3" w:rsidRDefault="00F3414A" w:rsidP="008444E3">
            <w:pPr>
              <w:jc w:val="left"/>
              <w:rPr>
                <w:bCs/>
                <w:lang w:eastAsia="zh-CN"/>
              </w:rPr>
            </w:pP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77777777" w:rsidR="00F3414A" w:rsidRDefault="00F3414A"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t>Huawei, HiSilicon</w:t>
      </w:r>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22" w:name="_Hlk71979445"/>
      <w:r w:rsidRPr="003961F7">
        <w:t xml:space="preserve">UE could receive another PDSCH via PTM for a given HARQ process before the end of the expected HARQ-ACK transmission. </w:t>
      </w:r>
      <w:bookmarkEnd w:id="22"/>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23" w:name="_Hlk71981145"/>
      <w:r w:rsidRPr="003961F7">
        <w:t>It is up to gNB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23"/>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r w:rsidRPr="003961F7">
        <w:rPr>
          <w:i/>
          <w:iCs/>
          <w:u w:val="single"/>
        </w:rPr>
        <w:t>Spreadtrum</w:t>
      </w:r>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24"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24"/>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25" w:name="_Hlk69054629"/>
      <w:r w:rsidRPr="003961F7">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25"/>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t>Proposal-8: For RRC_CONNECTED UEs, support UE-specific PDCCH with CRC scrambled by a C-RNTI for dynamic scheduling and CS-RNTI for SPS, to schedule a group-common PDSCH, where the scrambling of the 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Proposal 15. PTM scheme 1 retransmission and PTP retransmission can be used simultaneously for different UEs 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Proposal 5: PTM Scheme 2 should be supported when ACK/NACK based HARQ feedback is configured or enabled 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gNB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t>Otherwise (e.g.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Proposal 21: After transmitting unicast transmission with a HPN, it is up to gNB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Proposal 22: After transmitting group common PDCCH/PDSCH with a HPN, it is up to gNB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r w:rsidRPr="003961F7">
        <w:rPr>
          <w:i/>
          <w:iCs/>
          <w:u w:val="single"/>
        </w:rPr>
        <w:t>Convida</w:t>
      </w:r>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NTT Dococmo</w:t>
      </w:r>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(i.e.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Proposal 1: Based on UE capability, a UE in a G-RNTI-based scheduling group may receive both PTM and PTP with same HARQ process and NDI, within the same HARQ-ACK feedback bundling window determined via dlDataToUL-ACK.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Observation 3: NDI conflicts may occur for PTM reception, when different UEs have different “latest” NDI bit 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Proposal 3: When a G-RNTI DCI is received with a given HPID in the DCI, the data shall be considered new, i.e.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Proposal 4: RAN1 to study possible ways of ensuring that with PTM initial Tx followed by PTP ReTx,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When PTM PDCCH is correctly received, soft-combining of PTM and PTP ReTx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When PTM PDCCH is missed, the data of PTP ReTx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26" w:name="_Hlk71983233"/>
      <w:r w:rsidRPr="003961F7">
        <w:t>Downselect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t>Other solutions not precluded</w:t>
      </w:r>
    </w:p>
    <w:bookmarkEnd w:id="26"/>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Spreadtrum,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Futurewei,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1 company [Huawei] thinks it is up to gNB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8444E3">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8444E3">
        <w:tc>
          <w:tcPr>
            <w:tcW w:w="2122" w:type="dxa"/>
            <w:tcBorders>
              <w:top w:val="single" w:sz="4" w:space="0" w:color="auto"/>
              <w:left w:val="single" w:sz="4" w:space="0" w:color="auto"/>
              <w:bottom w:val="single" w:sz="4" w:space="0" w:color="auto"/>
              <w:right w:val="single" w:sz="4" w:space="0" w:color="auto"/>
            </w:tcBorders>
          </w:tcPr>
          <w:p w14:paraId="7C3E8AA0" w14:textId="77777777" w:rsidR="00411028" w:rsidRPr="00BA3EA3" w:rsidRDefault="00411028"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65927F2" w14:textId="77777777" w:rsidR="00411028" w:rsidRPr="00BA3EA3" w:rsidRDefault="00411028" w:rsidP="008444E3">
            <w:pPr>
              <w:jc w:val="left"/>
              <w:rPr>
                <w:bCs/>
                <w:lang w:eastAsia="zh-CN"/>
              </w:rPr>
            </w:pPr>
          </w:p>
        </w:tc>
      </w:tr>
      <w:tr w:rsidR="00411028" w14:paraId="47F541E0" w14:textId="77777777" w:rsidTr="008444E3">
        <w:tc>
          <w:tcPr>
            <w:tcW w:w="2122" w:type="dxa"/>
            <w:tcBorders>
              <w:top w:val="single" w:sz="4" w:space="0" w:color="auto"/>
              <w:left w:val="single" w:sz="4" w:space="0" w:color="auto"/>
              <w:bottom w:val="single" w:sz="4" w:space="0" w:color="auto"/>
              <w:right w:val="single" w:sz="4" w:space="0" w:color="auto"/>
            </w:tcBorders>
          </w:tcPr>
          <w:p w14:paraId="2709AB9F" w14:textId="77777777" w:rsidR="00411028" w:rsidRPr="00BA3EA3" w:rsidRDefault="00411028"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909CC74" w14:textId="77777777" w:rsidR="00411028" w:rsidRPr="00BA3EA3" w:rsidRDefault="00411028" w:rsidP="008444E3">
            <w:pPr>
              <w:jc w:val="left"/>
              <w:rPr>
                <w:bCs/>
                <w:lang w:eastAsia="zh-CN"/>
              </w:rPr>
            </w:pPr>
          </w:p>
        </w:tc>
      </w:tr>
    </w:tbl>
    <w:p w14:paraId="26ED1002" w14:textId="77777777" w:rsidR="00411028"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1ACC1E88" w14:textId="77777777" w:rsidR="00F3414A" w:rsidRPr="00411028"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t xml:space="preserve">FFS: </w:t>
      </w:r>
      <w:bookmarkStart w:id="27" w:name="_Hlk71989305"/>
      <w:r w:rsidRPr="00C94674">
        <w:rPr>
          <w:lang w:eastAsia="x-none"/>
        </w:rPr>
        <w:t>Whether PTM scheme 1 retransmission and PTP retransmission can be used simultaneously for different UEs in the same MBS group</w:t>
      </w:r>
      <w:bookmarkEnd w:id="27"/>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Huawei, HiSilicon</w:t>
      </w:r>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28" w:name="_Hlk71988202"/>
      <w:r w:rsidRPr="00634718">
        <w:t>CS-RNTI can be used for scrambling the retransmission for SPS multicast</w:t>
      </w:r>
      <w:bookmarkEnd w:id="28"/>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r w:rsidRPr="00634718">
        <w:rPr>
          <w:i/>
          <w:iCs/>
          <w:u w:val="single"/>
        </w:rPr>
        <w:t>Spreadtrum</w:t>
      </w:r>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Proposal 16: Both group-common PDCCH and UE-specific PDCCH (if supported) can be used for SPS activation 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t>Nokia</w:t>
      </w:r>
    </w:p>
    <w:p w14:paraId="4AB1390C" w14:textId="77777777" w:rsidR="00FA4011" w:rsidRPr="00634718" w:rsidRDefault="00FA4011" w:rsidP="00FA4011">
      <w:pPr>
        <w:pStyle w:val="ListParagraph"/>
        <w:widowControl w:val="0"/>
        <w:numPr>
          <w:ilvl w:val="1"/>
          <w:numId w:val="42"/>
        </w:numPr>
        <w:spacing w:after="120"/>
        <w:jc w:val="both"/>
      </w:pPr>
      <w:r w:rsidRPr="00634718">
        <w:t>Proposal-6: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In scenarios where there is a low density of users receiving multicast traffic with high data rates and requiring uplink feedback, gNB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29" w:name="_Hlk71809085"/>
      <w:r w:rsidRPr="00634718">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29"/>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30" w:name="_Hlk71990347"/>
      <w:r w:rsidRPr="00634718">
        <w:t>For retransmission of GC-PDCCH activation or UE-specific PDCCH activation, a slot offset or HPID offset can be configured by RRC and indicated in DCI.</w:t>
      </w:r>
      <w:bookmarkEnd w:id="30"/>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Proposal 25: For a UE not confirming SPS activation, gNB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t>Proposal 27: For a group common SPS configuration, UE can be optionally configured with either pdsch-AggregationFactor or TDRA table with repetitionNumber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t>Proposal 28: Discuss whether different TCI states can be configured for group common SPS received by different UE, e.g.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Proposal 2: The HARQ-ACK feedback method for each SPS MRB of the PTM bearer of an MBS session can be set independently. The HARQ-ACK feedback method for each SPS MRB can be signalled to UE by</w:t>
      </w:r>
    </w:p>
    <w:p w14:paraId="7833DDAE" w14:textId="77777777" w:rsidR="00C1728C" w:rsidRPr="00634718" w:rsidRDefault="00C1728C" w:rsidP="00C1728C">
      <w:pPr>
        <w:pStyle w:val="ListParagraph"/>
        <w:widowControl w:val="0"/>
        <w:numPr>
          <w:ilvl w:val="2"/>
          <w:numId w:val="42"/>
        </w:numPr>
        <w:spacing w:after="120"/>
        <w:jc w:val="both"/>
      </w:pPr>
      <w:r w:rsidRPr="00634718">
        <w:t>Option 1: Use RRC signalling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Use RRC signalling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Proposal 3: For the ACK/NACK based HARQ-ACK feedback for an SPS MRB of the PTM bearer of the MBS session, both the PTP bearer and the PTM bearer with PTM scheme 1 can be used for the retransmission of the NACKed TB.</w:t>
      </w:r>
    </w:p>
    <w:p w14:paraId="2EC962D9" w14:textId="02A7C6F9" w:rsidR="00C1728C" w:rsidRPr="00634718" w:rsidRDefault="008F3E09" w:rsidP="008F3E09">
      <w:pPr>
        <w:pStyle w:val="ListParagraph"/>
        <w:widowControl w:val="0"/>
        <w:numPr>
          <w:ilvl w:val="1"/>
          <w:numId w:val="42"/>
        </w:numPr>
        <w:spacing w:after="120"/>
        <w:jc w:val="both"/>
      </w:pPr>
      <w:r w:rsidRPr="00634718">
        <w:t>Proposal 4: For the NACK-ONLY based HARQ-ACK feedback for an SPS MRB of the PTM bearer of the MBS session, the PTM bearer with PTM scheme 1 can be used for the retransmission of the NACKed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The following methods can be used to detect the missed activation/deactivation of SPS group 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r w:rsidRPr="00634718">
        <w:rPr>
          <w:i/>
          <w:iCs/>
          <w:u w:val="single"/>
        </w:rPr>
        <w:t>Convida</w:t>
      </w:r>
    </w:p>
    <w:p w14:paraId="3786EAD1" w14:textId="77777777" w:rsidR="002342E2" w:rsidRPr="00634718" w:rsidRDefault="002342E2" w:rsidP="007937A7">
      <w:pPr>
        <w:pStyle w:val="ListParagraph"/>
        <w:widowControl w:val="0"/>
        <w:numPr>
          <w:ilvl w:val="1"/>
          <w:numId w:val="42"/>
        </w:numPr>
        <w:spacing w:after="120"/>
        <w:jc w:val="both"/>
      </w:pPr>
      <w:r w:rsidRPr="00634718">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t>Lenovo</w:t>
      </w:r>
    </w:p>
    <w:p w14:paraId="3BB3D123" w14:textId="77777777" w:rsidR="00DC1AF5" w:rsidRPr="00634718" w:rsidRDefault="00DC1AF5" w:rsidP="00DC1AF5">
      <w:pPr>
        <w:pStyle w:val="ListParagraph"/>
        <w:widowControl w:val="0"/>
        <w:numPr>
          <w:ilvl w:val="1"/>
          <w:numId w:val="42"/>
        </w:numPr>
        <w:spacing w:after="120"/>
        <w:jc w:val="both"/>
      </w:pPr>
      <w:r w:rsidRPr="00634718">
        <w:t>Proposal 12: For group-common SPS configuration, a UE-specific PUCCH resource is configured for each UE to 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NTT Dococmo</w:t>
      </w:r>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r w:rsidRPr="00634718">
        <w:rPr>
          <w:i/>
          <w:iCs/>
          <w:u w:val="single"/>
        </w:rPr>
        <w:t>ASUSTeK</w:t>
      </w:r>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Observation 14: Group-based SPS need to separately address UEs missing the original  SPS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Proposal 29: PTM scheme 1 retransmission and PTP retransmission can be used simultaneously for different UEs 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t xml:space="preserve">Proposal 34: The SPS UL feedback framework for the SPS scheduled (i.e.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Spreadtrum, CATT, Nokia] do not support </w:t>
      </w:r>
      <w:r w:rsidR="006D190F">
        <w:rPr>
          <w:lang w:eastAsia="x-none"/>
        </w:rPr>
        <w:t xml:space="preserve">it </w:t>
      </w:r>
      <w:r w:rsidR="00054B83">
        <w:rPr>
          <w:lang w:eastAsia="x-none"/>
        </w:rPr>
        <w:t>and 4 companies [ZTE, Futurewei,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CMCC, Qualcomm, Convida</w:t>
      </w:r>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[Futurewei,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7E604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7E604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444E3">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444E3">
        <w:tc>
          <w:tcPr>
            <w:tcW w:w="2122" w:type="dxa"/>
            <w:tcBorders>
              <w:top w:val="single" w:sz="4" w:space="0" w:color="auto"/>
              <w:left w:val="single" w:sz="4" w:space="0" w:color="auto"/>
              <w:bottom w:val="single" w:sz="4" w:space="0" w:color="auto"/>
              <w:right w:val="single" w:sz="4" w:space="0" w:color="auto"/>
            </w:tcBorders>
          </w:tcPr>
          <w:p w14:paraId="42D0CE44" w14:textId="77777777" w:rsidR="003F23F0" w:rsidRPr="00BA3EA3" w:rsidRDefault="003F23F0"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F85E8A2" w14:textId="77777777" w:rsidR="003F23F0" w:rsidRPr="00BA3EA3" w:rsidRDefault="003F23F0" w:rsidP="008444E3">
            <w:pPr>
              <w:jc w:val="left"/>
              <w:rPr>
                <w:bCs/>
                <w:lang w:eastAsia="zh-CN"/>
              </w:rPr>
            </w:pPr>
          </w:p>
        </w:tc>
      </w:tr>
      <w:tr w:rsidR="003F23F0" w14:paraId="24B36908" w14:textId="77777777" w:rsidTr="008444E3">
        <w:tc>
          <w:tcPr>
            <w:tcW w:w="2122" w:type="dxa"/>
            <w:tcBorders>
              <w:top w:val="single" w:sz="4" w:space="0" w:color="auto"/>
              <w:left w:val="single" w:sz="4" w:space="0" w:color="auto"/>
              <w:bottom w:val="single" w:sz="4" w:space="0" w:color="auto"/>
              <w:right w:val="single" w:sz="4" w:space="0" w:color="auto"/>
            </w:tcBorders>
          </w:tcPr>
          <w:p w14:paraId="71222533" w14:textId="77777777" w:rsidR="003F23F0" w:rsidRPr="00BA3EA3" w:rsidRDefault="003F23F0"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5FA0C37" w14:textId="77777777" w:rsidR="003F23F0" w:rsidRPr="00BA3EA3" w:rsidRDefault="003F23F0" w:rsidP="008444E3">
            <w:pPr>
              <w:jc w:val="left"/>
              <w:rPr>
                <w:bCs/>
                <w:lang w:eastAsia="zh-CN"/>
              </w:rPr>
            </w:pPr>
          </w:p>
        </w:tc>
      </w:tr>
    </w:tbl>
    <w:p w14:paraId="11D12396" w14:textId="77777777" w:rsidR="003F23F0"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3363603" w14:textId="03891095" w:rsidR="003F23F0" w:rsidRDefault="003F23F0" w:rsidP="003F23F0">
      <w:pPr>
        <w:widowControl w:val="0"/>
        <w:spacing w:after="120"/>
        <w:jc w:val="both"/>
        <w:rPr>
          <w:lang w:eastAsia="zh-CN"/>
        </w:rPr>
      </w:pPr>
    </w:p>
    <w:p w14:paraId="3C4DC64C" w14:textId="77777777" w:rsidR="003F23F0"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31" w:name="_Hlk68789211"/>
      <w:r w:rsidRPr="008B1850">
        <w:rPr>
          <w:i/>
          <w:iCs/>
          <w:u w:val="single"/>
        </w:rPr>
        <w:t>Spreadtrum</w:t>
      </w:r>
    </w:p>
    <w:bookmarkEnd w:id="31"/>
    <w:p w14:paraId="480320B9" w14:textId="77777777" w:rsidR="00625678" w:rsidRPr="008B1850" w:rsidRDefault="00625678" w:rsidP="007937A7">
      <w:pPr>
        <w:pStyle w:val="ListParagraph"/>
        <w:widowControl w:val="0"/>
        <w:numPr>
          <w:ilvl w:val="1"/>
          <w:numId w:val="42"/>
        </w:numPr>
        <w:spacing w:after="120"/>
        <w:jc w:val="both"/>
      </w:pPr>
      <w:r w:rsidRPr="008B1850">
        <w:t>Proposal 8: The number of TDMed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t>Case 4: support FDM between multiple TDMed unicast PDSCHs and multiple TDMed group-common 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Proposal-16: Agree not to define M, N, K and L parameters in specification and leave the upper limits of these parameters to gNB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t>Case 4: FDM between multiple TDMed unicast PDSCHs and multiple TDMed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Observation 12: The support of case 1,2,3 depends on the UE capabilities to monitor multiple PDCCH candidates 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r w:rsidR="00A461B0">
        <w:t>Spreadtrum</w:t>
      </w:r>
      <w:r w:rsidR="00A178DC">
        <w:t>, CMCC</w:t>
      </w:r>
      <w:r w:rsidR="00A461B0">
        <w:t>, Ericsson</w:t>
      </w:r>
      <w:r w:rsidR="00A178DC">
        <w:t>]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t xml:space="preserve">For Rel-17 MBS UE, the </w:t>
      </w:r>
      <w:r w:rsidR="001D16EA">
        <w:rPr>
          <w:lang w:eastAsia="zh-CN"/>
        </w:rPr>
        <w:t xml:space="preserve">UE capability of </w:t>
      </w:r>
      <w:r>
        <w:rPr>
          <w:lang w:eastAsia="zh-CN"/>
        </w:rPr>
        <w:t xml:space="preserve">maximum number of TDMed PDSCH receptions, including </w:t>
      </w:r>
      <w:r w:rsidR="006D190F">
        <w:rPr>
          <w:lang w:eastAsia="zh-CN"/>
        </w:rPr>
        <w:t>PTP</w:t>
      </w:r>
      <w:r>
        <w:rPr>
          <w:lang w:eastAsia="zh-CN"/>
        </w:rPr>
        <w:t xml:space="preserve"> PDSCH(s) and 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8444E3">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8444E3">
        <w:tc>
          <w:tcPr>
            <w:tcW w:w="2122" w:type="dxa"/>
            <w:tcBorders>
              <w:top w:val="single" w:sz="4" w:space="0" w:color="auto"/>
              <w:left w:val="single" w:sz="4" w:space="0" w:color="auto"/>
              <w:bottom w:val="single" w:sz="4" w:space="0" w:color="auto"/>
              <w:right w:val="single" w:sz="4" w:space="0" w:color="auto"/>
            </w:tcBorders>
          </w:tcPr>
          <w:p w14:paraId="751B081A" w14:textId="77777777" w:rsidR="00876292" w:rsidRPr="00BA3EA3" w:rsidRDefault="00876292"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912B66C" w14:textId="77777777" w:rsidR="00876292" w:rsidRPr="00BA3EA3" w:rsidRDefault="00876292" w:rsidP="008444E3">
            <w:pPr>
              <w:jc w:val="left"/>
              <w:rPr>
                <w:bCs/>
                <w:lang w:eastAsia="zh-CN"/>
              </w:rPr>
            </w:pPr>
          </w:p>
        </w:tc>
      </w:tr>
      <w:tr w:rsidR="00876292" w14:paraId="4DB38109" w14:textId="77777777" w:rsidTr="008444E3">
        <w:tc>
          <w:tcPr>
            <w:tcW w:w="2122" w:type="dxa"/>
            <w:tcBorders>
              <w:top w:val="single" w:sz="4" w:space="0" w:color="auto"/>
              <w:left w:val="single" w:sz="4" w:space="0" w:color="auto"/>
              <w:bottom w:val="single" w:sz="4" w:space="0" w:color="auto"/>
              <w:right w:val="single" w:sz="4" w:space="0" w:color="auto"/>
            </w:tcBorders>
          </w:tcPr>
          <w:p w14:paraId="1B0437FA" w14:textId="77777777" w:rsidR="00876292" w:rsidRPr="00BA3EA3" w:rsidRDefault="00876292"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BE43AE1" w14:textId="77777777" w:rsidR="00876292" w:rsidRPr="00BA3EA3" w:rsidRDefault="00876292" w:rsidP="008444E3">
            <w:pPr>
              <w:jc w:val="left"/>
              <w:rPr>
                <w:bCs/>
                <w:lang w:eastAsia="zh-CN"/>
              </w:rPr>
            </w:pP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3C9927" w14:textId="77777777" w:rsidR="00876292"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t>Proposal 15: RAN1 further studies whether to support HARQ-ACK feedback for broadcast service for UEs under 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t xml:space="preserve">Proposal 25. For RRC_CONNECTED UEs, only the group-common PDCCHs belong to broadcast service reported in MBS Interest Indication procedure are counted in the monitored CSS PDCCH candidates </w:t>
      </w:r>
      <w:r w:rsidRPr="00F963E4">
        <w:rPr>
          <w:noProof/>
          <w:position w:val="-24"/>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Proposal 21: For NR MBS support of multi-layer MIMO transmission with rank adaptation (from UE perspective) 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Proposal 2: The network shall configure time/frequency resources of the beam sweeping for the  group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NTT Dococmo</w:t>
      </w:r>
    </w:p>
    <w:p w14:paraId="0707F6A7" w14:textId="77777777" w:rsidR="00C34C54" w:rsidRPr="00F963E4" w:rsidRDefault="00C34C54" w:rsidP="00C34C54">
      <w:pPr>
        <w:pStyle w:val="ListParagraph"/>
        <w:widowControl w:val="0"/>
        <w:numPr>
          <w:ilvl w:val="1"/>
          <w:numId w:val="42"/>
        </w:numPr>
        <w:spacing w:after="120"/>
        <w:jc w:val="both"/>
      </w:pPr>
      <w:r w:rsidRPr="00F963E4">
        <w:t>Proposal 12: The default QCL assumption of group-common PDSCH should be specified for the case that the time offset between the group-common PDCCH and the corresponding PDSCH is less than the threshold timeDurationForQCL.</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2" w:name="_Ref450342757"/>
      <w:bookmarkStart w:id="33" w:name="_Ref450735844"/>
      <w:bookmarkStart w:id="34" w:name="_Ref457730460"/>
      <w:r>
        <w:rPr>
          <w:rFonts w:ascii="Times New Roman" w:hAnsi="Times New Roman"/>
          <w:lang w:val="en-US"/>
        </w:rPr>
        <w:tab/>
      </w:r>
    </w:p>
    <w:bookmarkEnd w:id="32"/>
    <w:bookmarkEnd w:id="33"/>
    <w:bookmarkEnd w:id="34"/>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Huawei, HiSilicon,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t>Spreadtrum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Group Scheduling Mechanisms to Support 5G Multicast / Broadcast Services for RRC_CONNECTED Ues</w:t>
      </w:r>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Support of group scheduling for RRC_CONNECTED Ues</w:t>
      </w:r>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t>Convida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t>ASUSTeK</w:t>
      </w:r>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Mechanisms to support MBS group scheduling for RRC_CONNECTED Ues</w:t>
      </w:r>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5"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5"/>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6"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6"/>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7"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8"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7"/>
    <w:bookmarkEnd w:id="38"/>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39"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39"/>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40" w:name="OLE_LINK22"/>
      <w:bookmarkStart w:id="41" w:name="OLE_LINK23"/>
      <w:r w:rsidRPr="00DC3DEA">
        <w:rPr>
          <w:rFonts w:eastAsia="Times New Roman"/>
          <w:i/>
          <w:lang w:eastAsia="zh-CN"/>
        </w:rPr>
        <w:t>PUCCH-ConfigurationList</w:t>
      </w:r>
      <w:bookmarkEnd w:id="40"/>
      <w:bookmarkEnd w:id="41"/>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42" w:name="OLE_LINK28"/>
      <w:bookmarkStart w:id="43"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42"/>
    <w:bookmarkEnd w:id="43"/>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6CF9F" w14:textId="77777777" w:rsidR="00FE489A" w:rsidRDefault="00FE489A">
      <w:r>
        <w:separator/>
      </w:r>
    </w:p>
  </w:endnote>
  <w:endnote w:type="continuationSeparator" w:id="0">
    <w:p w14:paraId="16023B76" w14:textId="77777777" w:rsidR="00FE489A" w:rsidRDefault="00FE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A6DD9" w:rsidRDefault="00EA6D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A6DD9" w:rsidRDefault="00EA6D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4BA92862" w:rsidR="00EA6DD9" w:rsidRDefault="00EA6DD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65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9C409" w14:textId="77777777" w:rsidR="00FE489A" w:rsidRDefault="00FE489A">
      <w:r>
        <w:separator/>
      </w:r>
    </w:p>
  </w:footnote>
  <w:footnote w:type="continuationSeparator" w:id="0">
    <w:p w14:paraId="206D75FA" w14:textId="77777777" w:rsidR="00FE489A" w:rsidRDefault="00FE4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A6DD9" w:rsidRDefault="00EA6DD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4"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1"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5"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8"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29"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1"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4"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5"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37"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0"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2"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4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47"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8"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52"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5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55"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5"/>
  </w:num>
  <w:num w:numId="2">
    <w:abstractNumId w:val="22"/>
  </w:num>
  <w:num w:numId="3">
    <w:abstractNumId w:val="19"/>
  </w:num>
  <w:num w:numId="4">
    <w:abstractNumId w:val="27"/>
  </w:num>
  <w:num w:numId="5">
    <w:abstractNumId w:val="32"/>
  </w:num>
  <w:num w:numId="6">
    <w:abstractNumId w:val="36"/>
  </w:num>
  <w:num w:numId="7">
    <w:abstractNumId w:val="55"/>
  </w:num>
  <w:num w:numId="8">
    <w:abstractNumId w:val="39"/>
  </w:num>
  <w:num w:numId="9">
    <w:abstractNumId w:val="54"/>
  </w:num>
  <w:num w:numId="10">
    <w:abstractNumId w:val="30"/>
  </w:num>
  <w:num w:numId="11">
    <w:abstractNumId w:val="46"/>
  </w:num>
  <w:num w:numId="12">
    <w:abstractNumId w:val="33"/>
  </w:num>
  <w:num w:numId="13">
    <w:abstractNumId w:val="20"/>
  </w:num>
  <w:num w:numId="14">
    <w:abstractNumId w:val="51"/>
  </w:num>
  <w:num w:numId="15">
    <w:abstractNumId w:val="31"/>
  </w:num>
  <w:num w:numId="16">
    <w:abstractNumId w:val="52"/>
  </w:num>
  <w:num w:numId="17">
    <w:abstractNumId w:val="28"/>
  </w:num>
  <w:num w:numId="18">
    <w:abstractNumId w:val="43"/>
  </w:num>
  <w:num w:numId="19">
    <w:abstractNumId w:val="1"/>
  </w:num>
  <w:num w:numId="20">
    <w:abstractNumId w:val="49"/>
  </w:num>
  <w:num w:numId="21">
    <w:abstractNumId w:val="24"/>
  </w:num>
  <w:num w:numId="22">
    <w:abstractNumId w:val="15"/>
  </w:num>
  <w:num w:numId="23">
    <w:abstractNumId w:val="0"/>
  </w:num>
  <w:num w:numId="24">
    <w:abstractNumId w:val="34"/>
  </w:num>
  <w:num w:numId="25">
    <w:abstractNumId w:val="42"/>
  </w:num>
  <w:num w:numId="26">
    <w:abstractNumId w:val="35"/>
  </w:num>
  <w:num w:numId="27">
    <w:abstractNumId w:val="41"/>
  </w:num>
  <w:num w:numId="28">
    <w:abstractNumId w:val="26"/>
  </w:num>
  <w:num w:numId="29">
    <w:abstractNumId w:val="7"/>
  </w:num>
  <w:num w:numId="30">
    <w:abstractNumId w:val="2"/>
  </w:num>
  <w:num w:numId="31">
    <w:abstractNumId w:val="16"/>
  </w:num>
  <w:num w:numId="32">
    <w:abstractNumId w:val="3"/>
  </w:num>
  <w:num w:numId="33">
    <w:abstractNumId w:val="10"/>
  </w:num>
  <w:num w:numId="34">
    <w:abstractNumId w:val="13"/>
  </w:num>
  <w:num w:numId="35">
    <w:abstractNumId w:val="48"/>
  </w:num>
  <w:num w:numId="36">
    <w:abstractNumId w:val="45"/>
  </w:num>
  <w:num w:numId="37">
    <w:abstractNumId w:val="38"/>
  </w:num>
  <w:num w:numId="38">
    <w:abstractNumId w:val="9"/>
  </w:num>
  <w:num w:numId="39">
    <w:abstractNumId w:val="17"/>
  </w:num>
  <w:num w:numId="40">
    <w:abstractNumId w:val="50"/>
  </w:num>
  <w:num w:numId="41">
    <w:abstractNumId w:val="44"/>
  </w:num>
  <w:num w:numId="42">
    <w:abstractNumId w:val="14"/>
  </w:num>
  <w:num w:numId="43">
    <w:abstractNumId w:val="40"/>
  </w:num>
  <w:num w:numId="44">
    <w:abstractNumId w:val="25"/>
  </w:num>
  <w:num w:numId="45">
    <w:abstractNumId w:val="37"/>
  </w:num>
  <w:num w:numId="46">
    <w:abstractNumId w:val="21"/>
  </w:num>
  <w:num w:numId="47">
    <w:abstractNumId w:val="53"/>
  </w:num>
  <w:num w:numId="48">
    <w:abstractNumId w:val="8"/>
  </w:num>
  <w:num w:numId="49">
    <w:abstractNumId w:val="12"/>
  </w:num>
  <w:num w:numId="50">
    <w:abstractNumId w:val="6"/>
  </w:num>
  <w:num w:numId="51">
    <w:abstractNumId w:val="23"/>
  </w:num>
  <w:num w:numId="52">
    <w:abstractNumId w:val="18"/>
  </w:num>
  <w:num w:numId="53">
    <w:abstractNumId w:val="47"/>
  </w:num>
  <w:num w:numId="54">
    <w:abstractNumId w:val="4"/>
  </w:num>
  <w:num w:numId="55">
    <w:abstractNumId w:val="29"/>
  </w:num>
  <w:num w:numId="56">
    <w:abstractNumId w:val="1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40B"/>
    <w:rsid w:val="000354E0"/>
    <w:rsid w:val="00035574"/>
    <w:rsid w:val="000356AB"/>
    <w:rsid w:val="000357A0"/>
    <w:rsid w:val="00035B0B"/>
    <w:rsid w:val="00036199"/>
    <w:rsid w:val="000361C2"/>
    <w:rsid w:val="000365A2"/>
    <w:rsid w:val="00036634"/>
    <w:rsid w:val="00036754"/>
    <w:rsid w:val="00036841"/>
    <w:rsid w:val="0003698E"/>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1135"/>
    <w:rsid w:val="000515F7"/>
    <w:rsid w:val="0005201C"/>
    <w:rsid w:val="0005241E"/>
    <w:rsid w:val="0005284A"/>
    <w:rsid w:val="0005291A"/>
    <w:rsid w:val="00052A4B"/>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622B"/>
    <w:rsid w:val="00156260"/>
    <w:rsid w:val="00156284"/>
    <w:rsid w:val="00156502"/>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707C"/>
    <w:rsid w:val="0026716C"/>
    <w:rsid w:val="002671D0"/>
    <w:rsid w:val="0026732C"/>
    <w:rsid w:val="002676DA"/>
    <w:rsid w:val="00267919"/>
    <w:rsid w:val="002706CC"/>
    <w:rsid w:val="002707A5"/>
    <w:rsid w:val="002708DA"/>
    <w:rsid w:val="00270B00"/>
    <w:rsid w:val="00270B34"/>
    <w:rsid w:val="00270C63"/>
    <w:rsid w:val="00270C98"/>
    <w:rsid w:val="00270CF1"/>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DD"/>
    <w:rsid w:val="002A1DA1"/>
    <w:rsid w:val="002A205B"/>
    <w:rsid w:val="002A21A6"/>
    <w:rsid w:val="002A23FA"/>
    <w:rsid w:val="002A276E"/>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4AD"/>
    <w:rsid w:val="002C5533"/>
    <w:rsid w:val="002C5620"/>
    <w:rsid w:val="002C57D3"/>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D44"/>
    <w:rsid w:val="002D1E1E"/>
    <w:rsid w:val="002D2189"/>
    <w:rsid w:val="002D248E"/>
    <w:rsid w:val="002D2540"/>
    <w:rsid w:val="002D2B4E"/>
    <w:rsid w:val="002D353E"/>
    <w:rsid w:val="002D3849"/>
    <w:rsid w:val="002D38B9"/>
    <w:rsid w:val="002D3968"/>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3CF"/>
    <w:rsid w:val="0035752D"/>
    <w:rsid w:val="00357659"/>
    <w:rsid w:val="00357712"/>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892"/>
    <w:rsid w:val="00380BBD"/>
    <w:rsid w:val="003811EC"/>
    <w:rsid w:val="003812AF"/>
    <w:rsid w:val="00381C1E"/>
    <w:rsid w:val="003821E7"/>
    <w:rsid w:val="00382823"/>
    <w:rsid w:val="00382903"/>
    <w:rsid w:val="00382A9D"/>
    <w:rsid w:val="00383091"/>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970"/>
    <w:rsid w:val="00413F76"/>
    <w:rsid w:val="004145AE"/>
    <w:rsid w:val="004147F4"/>
    <w:rsid w:val="00414857"/>
    <w:rsid w:val="00414C3F"/>
    <w:rsid w:val="004152A5"/>
    <w:rsid w:val="0041539C"/>
    <w:rsid w:val="00415632"/>
    <w:rsid w:val="0041577E"/>
    <w:rsid w:val="004157F6"/>
    <w:rsid w:val="00415827"/>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7513"/>
    <w:rsid w:val="00447660"/>
    <w:rsid w:val="004478FA"/>
    <w:rsid w:val="00447C86"/>
    <w:rsid w:val="00447CD4"/>
    <w:rsid w:val="00450778"/>
    <w:rsid w:val="00450A4D"/>
    <w:rsid w:val="00450D3B"/>
    <w:rsid w:val="00451101"/>
    <w:rsid w:val="0045129E"/>
    <w:rsid w:val="0045169D"/>
    <w:rsid w:val="00451857"/>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D11"/>
    <w:rsid w:val="00483D20"/>
    <w:rsid w:val="0048406D"/>
    <w:rsid w:val="0048449E"/>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5"/>
    <w:rsid w:val="00540B80"/>
    <w:rsid w:val="00540C7A"/>
    <w:rsid w:val="005412D8"/>
    <w:rsid w:val="005417A0"/>
    <w:rsid w:val="0054183A"/>
    <w:rsid w:val="00541D0D"/>
    <w:rsid w:val="00541E2B"/>
    <w:rsid w:val="00542154"/>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90"/>
    <w:rsid w:val="005A05C6"/>
    <w:rsid w:val="005A05F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955"/>
    <w:rsid w:val="005A6A3A"/>
    <w:rsid w:val="005A6E87"/>
    <w:rsid w:val="005A7854"/>
    <w:rsid w:val="005A7AE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4D7"/>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8E9"/>
    <w:rsid w:val="00637B0B"/>
    <w:rsid w:val="00637DDD"/>
    <w:rsid w:val="00637E00"/>
    <w:rsid w:val="00640014"/>
    <w:rsid w:val="006401C6"/>
    <w:rsid w:val="00640207"/>
    <w:rsid w:val="00640222"/>
    <w:rsid w:val="0064037D"/>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D4E"/>
    <w:rsid w:val="00696D7E"/>
    <w:rsid w:val="00696DD1"/>
    <w:rsid w:val="00697181"/>
    <w:rsid w:val="00697409"/>
    <w:rsid w:val="0069755C"/>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512D"/>
    <w:rsid w:val="006E5268"/>
    <w:rsid w:val="006E5477"/>
    <w:rsid w:val="006E554E"/>
    <w:rsid w:val="006E5ADB"/>
    <w:rsid w:val="006E5AFE"/>
    <w:rsid w:val="006E67DC"/>
    <w:rsid w:val="006E696A"/>
    <w:rsid w:val="006E6C33"/>
    <w:rsid w:val="006E6F03"/>
    <w:rsid w:val="006E718D"/>
    <w:rsid w:val="006E71A8"/>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386"/>
    <w:rsid w:val="006F54EC"/>
    <w:rsid w:val="006F557B"/>
    <w:rsid w:val="006F5674"/>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987"/>
    <w:rsid w:val="007B5A66"/>
    <w:rsid w:val="007B615B"/>
    <w:rsid w:val="007B6215"/>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42"/>
    <w:rsid w:val="00825681"/>
    <w:rsid w:val="00825693"/>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32F"/>
    <w:rsid w:val="00832465"/>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4C"/>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5D3"/>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610"/>
    <w:rsid w:val="008F265F"/>
    <w:rsid w:val="008F293B"/>
    <w:rsid w:val="008F2A8C"/>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3DB"/>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767"/>
    <w:rsid w:val="009557DF"/>
    <w:rsid w:val="00955A2E"/>
    <w:rsid w:val="00955B1F"/>
    <w:rsid w:val="00955B45"/>
    <w:rsid w:val="00955D2B"/>
    <w:rsid w:val="00955D6A"/>
    <w:rsid w:val="00955E8D"/>
    <w:rsid w:val="00956101"/>
    <w:rsid w:val="0095651F"/>
    <w:rsid w:val="009567F3"/>
    <w:rsid w:val="00956957"/>
    <w:rsid w:val="00956F49"/>
    <w:rsid w:val="009573C6"/>
    <w:rsid w:val="00957487"/>
    <w:rsid w:val="009576DF"/>
    <w:rsid w:val="00957B6B"/>
    <w:rsid w:val="00957C7D"/>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92B"/>
    <w:rsid w:val="0096397B"/>
    <w:rsid w:val="009641ED"/>
    <w:rsid w:val="00964521"/>
    <w:rsid w:val="00964633"/>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7FE"/>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36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D36"/>
    <w:rsid w:val="00B04F11"/>
    <w:rsid w:val="00B04F50"/>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68D"/>
    <w:rsid w:val="00B166D2"/>
    <w:rsid w:val="00B1680F"/>
    <w:rsid w:val="00B16815"/>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D4D"/>
    <w:rsid w:val="00BD5D58"/>
    <w:rsid w:val="00BD614C"/>
    <w:rsid w:val="00BD6509"/>
    <w:rsid w:val="00BD6685"/>
    <w:rsid w:val="00BD671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B6C"/>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3AB"/>
    <w:rsid w:val="00CC57AE"/>
    <w:rsid w:val="00CC5CDC"/>
    <w:rsid w:val="00CC5F02"/>
    <w:rsid w:val="00CC606C"/>
    <w:rsid w:val="00CC6193"/>
    <w:rsid w:val="00CC620F"/>
    <w:rsid w:val="00CC625A"/>
    <w:rsid w:val="00CC63E9"/>
    <w:rsid w:val="00CC6933"/>
    <w:rsid w:val="00CC6BFA"/>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5DC"/>
    <w:rsid w:val="00D9377A"/>
    <w:rsid w:val="00D93859"/>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1B"/>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044"/>
    <w:rsid w:val="00E35627"/>
    <w:rsid w:val="00E35698"/>
    <w:rsid w:val="00E35AC2"/>
    <w:rsid w:val="00E35EB9"/>
    <w:rsid w:val="00E35F47"/>
    <w:rsid w:val="00E3610B"/>
    <w:rsid w:val="00E3638C"/>
    <w:rsid w:val="00E363B9"/>
    <w:rsid w:val="00E36400"/>
    <w:rsid w:val="00E3649A"/>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4370"/>
    <w:rsid w:val="00E44486"/>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C1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630B"/>
    <w:rsid w:val="00EA6350"/>
    <w:rsid w:val="00EA66BA"/>
    <w:rsid w:val="00EA66FA"/>
    <w:rsid w:val="00EA69DE"/>
    <w:rsid w:val="00EA6D2A"/>
    <w:rsid w:val="00EA6DD9"/>
    <w:rsid w:val="00EA6E29"/>
    <w:rsid w:val="00EA71BF"/>
    <w:rsid w:val="00EA7339"/>
    <w:rsid w:val="00EA7356"/>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DAF"/>
    <w:rsid w:val="00EF5FAF"/>
    <w:rsid w:val="00EF61C2"/>
    <w:rsid w:val="00EF6569"/>
    <w:rsid w:val="00EF6C90"/>
    <w:rsid w:val="00EF6E18"/>
    <w:rsid w:val="00EF6EF5"/>
    <w:rsid w:val="00EF6F6C"/>
    <w:rsid w:val="00EF6F9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4E10"/>
    <w:rsid w:val="00F84F36"/>
    <w:rsid w:val="00F850C3"/>
    <w:rsid w:val="00F850EB"/>
    <w:rsid w:val="00F85394"/>
    <w:rsid w:val="00F853A5"/>
    <w:rsid w:val="00F855CB"/>
    <w:rsid w:val="00F85744"/>
    <w:rsid w:val="00F85C4D"/>
    <w:rsid w:val="00F86165"/>
    <w:rsid w:val="00F8624E"/>
    <w:rsid w:val="00F86290"/>
    <w:rsid w:val="00F862CA"/>
    <w:rsid w:val="00F86310"/>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F93"/>
    <w:rsid w:val="00FD02E5"/>
    <w:rsid w:val="00FD0422"/>
    <w:rsid w:val="00FD04AA"/>
    <w:rsid w:val="00FD0DBB"/>
    <w:rsid w:val="00FD10D2"/>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CB488523-CE75-4A97-8AA6-8870C9DB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56643C-5F20-4F12-8E39-C534A180A26D}">
  <ds:schemaRefs>
    <ds:schemaRef ds:uri="http://schemas.openxmlformats.org/officeDocument/2006/bibliography"/>
  </ds:schemaRefs>
</ds:datastoreItem>
</file>

<file path=customXml/itemProps7.xml><?xml version="1.0" encoding="utf-8"?>
<ds:datastoreItem xmlns:ds="http://schemas.openxmlformats.org/officeDocument/2006/customXml" ds:itemID="{0CD76728-6411-471C-86F2-9729D7A5277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6768</TotalTime>
  <Pages>2</Pages>
  <Words>23070</Words>
  <Characters>131504</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1220</cp:revision>
  <cp:lastPrinted>2014-11-07T12:38:00Z</cp:lastPrinted>
  <dcterms:created xsi:type="dcterms:W3CDTF">2021-02-04T20:41:00Z</dcterms:created>
  <dcterms:modified xsi:type="dcterms:W3CDTF">2021-05-19T04:34:00Z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